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8377A" w14:textId="77777777" w:rsidR="0073135F" w:rsidRDefault="0073135F" w:rsidP="00731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James MOLYNEUX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4E535F6" w14:textId="77777777" w:rsidR="0073135F" w:rsidRDefault="0073135F" w:rsidP="00731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Clerk.</w:t>
      </w:r>
    </w:p>
    <w:p w14:paraId="7853F4C2" w14:textId="77777777" w:rsidR="0073135F" w:rsidRDefault="0073135F" w:rsidP="0073135F">
      <w:pPr>
        <w:rPr>
          <w:rFonts w:ascii="Times New Roman" w:hAnsi="Times New Roman" w:cs="Times New Roman"/>
        </w:rPr>
      </w:pPr>
    </w:p>
    <w:p w14:paraId="47E1A0E0" w14:textId="77777777" w:rsidR="0073135F" w:rsidRDefault="0073135F" w:rsidP="0073135F">
      <w:pPr>
        <w:rPr>
          <w:rFonts w:ascii="Times New Roman" w:hAnsi="Times New Roman" w:cs="Times New Roman"/>
        </w:rPr>
      </w:pPr>
    </w:p>
    <w:p w14:paraId="35E58884" w14:textId="77777777" w:rsidR="0073135F" w:rsidRDefault="0073135F" w:rsidP="00731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Robert Molyneux(q.v.), made a plaint of common recovery against</w:t>
      </w:r>
    </w:p>
    <w:p w14:paraId="41B3134F" w14:textId="77777777" w:rsidR="0073135F" w:rsidRDefault="0073135F" w:rsidP="00731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Unknown(q.v.) and his wife, Eleanor(q.v.).</w:t>
      </w:r>
    </w:p>
    <w:p w14:paraId="0DF891FF" w14:textId="77777777" w:rsidR="0073135F" w:rsidRDefault="0073135F" w:rsidP="00731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405A461" w14:textId="77777777" w:rsidR="0073135F" w:rsidRDefault="0073135F" w:rsidP="0073135F">
      <w:pPr>
        <w:rPr>
          <w:rFonts w:ascii="Times New Roman" w:hAnsi="Times New Roman" w:cs="Times New Roman"/>
        </w:rPr>
      </w:pPr>
    </w:p>
    <w:p w14:paraId="377FCE51" w14:textId="77777777" w:rsidR="0073135F" w:rsidRDefault="0073135F" w:rsidP="0073135F">
      <w:pPr>
        <w:rPr>
          <w:rFonts w:ascii="Times New Roman" w:hAnsi="Times New Roman" w:cs="Times New Roman"/>
        </w:rPr>
      </w:pPr>
    </w:p>
    <w:p w14:paraId="3D1AD24B" w14:textId="77777777" w:rsidR="0073135F" w:rsidRDefault="0073135F" w:rsidP="007313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May 2018</w:t>
      </w:r>
    </w:p>
    <w:p w14:paraId="49024B0E" w14:textId="77777777" w:rsidR="006B2F86" w:rsidRPr="00E71FC3" w:rsidRDefault="007313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B1DA5" w14:textId="77777777" w:rsidR="0073135F" w:rsidRDefault="0073135F" w:rsidP="00E71FC3">
      <w:r>
        <w:separator/>
      </w:r>
    </w:p>
  </w:endnote>
  <w:endnote w:type="continuationSeparator" w:id="0">
    <w:p w14:paraId="1BE99F33" w14:textId="77777777" w:rsidR="0073135F" w:rsidRDefault="007313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0B6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AD1BB" w14:textId="77777777" w:rsidR="0073135F" w:rsidRDefault="0073135F" w:rsidP="00E71FC3">
      <w:r>
        <w:separator/>
      </w:r>
    </w:p>
  </w:footnote>
  <w:footnote w:type="continuationSeparator" w:id="0">
    <w:p w14:paraId="258EF6D5" w14:textId="77777777" w:rsidR="0073135F" w:rsidRDefault="007313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35F"/>
    <w:rsid w:val="001A7C09"/>
    <w:rsid w:val="00577BD5"/>
    <w:rsid w:val="00656CBA"/>
    <w:rsid w:val="006A1F77"/>
    <w:rsid w:val="0073135F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323800"/>
  <w15:chartTrackingRefBased/>
  <w15:docId w15:val="{790C9B4E-7FFB-4F32-BF76-E5C4E0769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13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7313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2018-07-07T18:19:00Z</dcterms:created>
  <dcterms:modified xsi:type="dcterms:W3CDTF">2018-07-07T18:20:00Z</dcterms:modified>
</cp:coreProperties>
</file>